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F8" w:rsidRPr="00404E4F" w:rsidRDefault="002258F8" w:rsidP="00A84F23">
      <w:pPr>
        <w:pStyle w:val="Heading4"/>
        <w:jc w:val="center"/>
      </w:pPr>
      <w:r w:rsidRPr="00404E4F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7" o:title=""/>
          </v:shape>
          <o:OLEObject Type="Embed" ProgID="Paint.Picture" ShapeID="_x0000_i1025" DrawAspect="Content" ObjectID="_1573910192" r:id="rId8"/>
        </w:object>
      </w:r>
    </w:p>
    <w:p w:rsidR="002258F8" w:rsidRPr="00404E4F" w:rsidRDefault="002258F8" w:rsidP="00A84F23">
      <w:pPr>
        <w:pStyle w:val="Heading2"/>
      </w:pPr>
      <w:r w:rsidRPr="00404E4F">
        <w:t>УКРАЇНА</w:t>
      </w:r>
    </w:p>
    <w:p w:rsidR="002258F8" w:rsidRPr="00404E4F" w:rsidRDefault="002258F8" w:rsidP="00A84F23">
      <w:pPr>
        <w:pStyle w:val="Heading3"/>
        <w:rPr>
          <w:b/>
        </w:rPr>
      </w:pPr>
      <w:r w:rsidRPr="00404E4F">
        <w:rPr>
          <w:b/>
        </w:rPr>
        <w:t>Пологівська районна рада</w:t>
      </w:r>
    </w:p>
    <w:p w:rsidR="002258F8" w:rsidRPr="00404E4F" w:rsidRDefault="002258F8" w:rsidP="00A84F23">
      <w:pPr>
        <w:jc w:val="center"/>
        <w:rPr>
          <w:b/>
          <w:i/>
          <w:sz w:val="28"/>
        </w:rPr>
      </w:pPr>
      <w:r w:rsidRPr="00404E4F">
        <w:rPr>
          <w:b/>
          <w:i/>
          <w:sz w:val="28"/>
        </w:rPr>
        <w:t>Запорізької області</w:t>
      </w:r>
    </w:p>
    <w:p w:rsidR="002258F8" w:rsidRPr="00404E4F" w:rsidRDefault="002258F8" w:rsidP="00A84F23">
      <w:pPr>
        <w:jc w:val="center"/>
        <w:rPr>
          <w:b/>
          <w:i/>
          <w:sz w:val="28"/>
        </w:rPr>
      </w:pPr>
      <w:r w:rsidRPr="00404E4F">
        <w:rPr>
          <w:b/>
          <w:i/>
          <w:sz w:val="28"/>
        </w:rPr>
        <w:t>шостого скликання</w:t>
      </w:r>
    </w:p>
    <w:p w:rsidR="002258F8" w:rsidRPr="00404E4F" w:rsidRDefault="002258F8" w:rsidP="00A84F23">
      <w:pPr>
        <w:jc w:val="center"/>
        <w:rPr>
          <w:b/>
          <w:i/>
          <w:sz w:val="28"/>
        </w:rPr>
      </w:pPr>
      <w:r w:rsidRPr="00404E4F">
        <w:rPr>
          <w:b/>
          <w:i/>
          <w:sz w:val="28"/>
        </w:rPr>
        <w:t>двадцять третя сесія</w:t>
      </w:r>
    </w:p>
    <w:p w:rsidR="002258F8" w:rsidRPr="00404E4F" w:rsidRDefault="002258F8" w:rsidP="00A84F23">
      <w:pPr>
        <w:jc w:val="center"/>
        <w:rPr>
          <w:b/>
          <w:i/>
          <w:sz w:val="28"/>
        </w:rPr>
      </w:pPr>
      <w:r w:rsidRPr="00404E4F">
        <w:rPr>
          <w:b/>
          <w:i/>
          <w:sz w:val="28"/>
        </w:rPr>
        <w:t xml:space="preserve"> </w:t>
      </w:r>
    </w:p>
    <w:p w:rsidR="002258F8" w:rsidRDefault="002258F8" w:rsidP="00A84F23">
      <w:pPr>
        <w:jc w:val="center"/>
        <w:rPr>
          <w:b/>
          <w:i/>
          <w:sz w:val="28"/>
        </w:rPr>
      </w:pPr>
      <w:r w:rsidRPr="00404E4F">
        <w:rPr>
          <w:b/>
          <w:i/>
          <w:sz w:val="28"/>
        </w:rPr>
        <w:t>Р і ш е н н я</w:t>
      </w:r>
    </w:p>
    <w:p w:rsidR="002258F8" w:rsidRPr="00404E4F" w:rsidRDefault="002258F8" w:rsidP="00A84F23">
      <w:pPr>
        <w:jc w:val="center"/>
        <w:rPr>
          <w:b/>
          <w:i/>
          <w:sz w:val="28"/>
        </w:rPr>
      </w:pPr>
    </w:p>
    <w:p w:rsidR="002258F8" w:rsidRPr="0036323F" w:rsidRDefault="002258F8" w:rsidP="00E0256B">
      <w:pPr>
        <w:rPr>
          <w:bCs/>
          <w:sz w:val="28"/>
          <w:u w:val="single"/>
        </w:rPr>
      </w:pPr>
      <w:r w:rsidRPr="0036323F">
        <w:rPr>
          <w:sz w:val="28"/>
        </w:rPr>
        <w:t xml:space="preserve">30 листопада 2017 року                  </w:t>
      </w:r>
      <w:r w:rsidRPr="0036323F">
        <w:rPr>
          <w:sz w:val="28"/>
        </w:rPr>
        <w:tab/>
      </w:r>
      <w:r w:rsidRPr="0036323F">
        <w:rPr>
          <w:bCs/>
          <w:sz w:val="28"/>
        </w:rPr>
        <w:tab/>
      </w:r>
      <w:r w:rsidRPr="0036323F">
        <w:rPr>
          <w:bCs/>
          <w:sz w:val="28"/>
        </w:rPr>
        <w:tab/>
      </w:r>
      <w:r w:rsidRPr="0036323F">
        <w:rPr>
          <w:bCs/>
          <w:sz w:val="28"/>
        </w:rPr>
        <w:tab/>
      </w:r>
      <w:r w:rsidRPr="0036323F">
        <w:rPr>
          <w:bCs/>
          <w:sz w:val="28"/>
        </w:rPr>
        <w:tab/>
      </w:r>
      <w:r w:rsidRPr="0036323F">
        <w:rPr>
          <w:bCs/>
          <w:sz w:val="28"/>
        </w:rPr>
        <w:tab/>
        <w:t xml:space="preserve">             </w:t>
      </w:r>
      <w:r>
        <w:rPr>
          <w:bCs/>
          <w:sz w:val="28"/>
        </w:rPr>
        <w:t xml:space="preserve">      </w:t>
      </w:r>
      <w:r w:rsidRPr="0036323F">
        <w:rPr>
          <w:bCs/>
          <w:sz w:val="28"/>
        </w:rPr>
        <w:t>№</w:t>
      </w:r>
      <w:r w:rsidRPr="0036323F">
        <w:rPr>
          <w:bCs/>
          <w:sz w:val="28"/>
          <w:u w:val="single"/>
        </w:rPr>
        <w:t xml:space="preserve">   </w:t>
      </w:r>
      <w:r>
        <w:rPr>
          <w:bCs/>
          <w:sz w:val="28"/>
          <w:u w:val="single"/>
        </w:rPr>
        <w:t>1</w:t>
      </w:r>
      <w:r w:rsidRPr="0036323F">
        <w:rPr>
          <w:bCs/>
          <w:sz w:val="28"/>
          <w:u w:val="single"/>
        </w:rPr>
        <w:t>2</w:t>
      </w:r>
    </w:p>
    <w:p w:rsidR="002258F8" w:rsidRPr="00404E4F" w:rsidRDefault="002258F8" w:rsidP="00A84F23">
      <w:pPr>
        <w:spacing w:line="240" w:lineRule="exact"/>
        <w:jc w:val="both"/>
        <w:rPr>
          <w:sz w:val="28"/>
        </w:rPr>
      </w:pPr>
    </w:p>
    <w:p w:rsidR="002258F8" w:rsidRPr="00404E4F" w:rsidRDefault="002258F8" w:rsidP="00FA2F1B">
      <w:pPr>
        <w:spacing w:line="240" w:lineRule="exact"/>
        <w:jc w:val="both"/>
        <w:rPr>
          <w:sz w:val="28"/>
          <w:szCs w:val="28"/>
        </w:rPr>
      </w:pPr>
      <w:r w:rsidRPr="00404E4F">
        <w:rPr>
          <w:sz w:val="28"/>
          <w:szCs w:val="28"/>
        </w:rPr>
        <w:t>Про внесення змін до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</w:p>
    <w:p w:rsidR="002258F8" w:rsidRDefault="002258F8" w:rsidP="00FA2F1B">
      <w:pPr>
        <w:spacing w:line="240" w:lineRule="exact"/>
        <w:jc w:val="both"/>
        <w:rPr>
          <w:sz w:val="28"/>
          <w:szCs w:val="28"/>
        </w:rPr>
      </w:pPr>
    </w:p>
    <w:p w:rsidR="002258F8" w:rsidRDefault="002258F8" w:rsidP="00FA2F1B">
      <w:pPr>
        <w:spacing w:line="240" w:lineRule="exact"/>
        <w:jc w:val="both"/>
        <w:rPr>
          <w:sz w:val="28"/>
          <w:szCs w:val="28"/>
        </w:rPr>
      </w:pPr>
    </w:p>
    <w:p w:rsidR="002258F8" w:rsidRPr="00404E4F" w:rsidRDefault="002258F8" w:rsidP="00FA2F1B">
      <w:pPr>
        <w:spacing w:line="240" w:lineRule="exact"/>
        <w:jc w:val="both"/>
        <w:rPr>
          <w:sz w:val="28"/>
          <w:szCs w:val="28"/>
        </w:rPr>
      </w:pPr>
    </w:p>
    <w:p w:rsidR="002258F8" w:rsidRPr="00404E4F" w:rsidRDefault="002258F8" w:rsidP="00FA2F1B">
      <w:pPr>
        <w:jc w:val="both"/>
        <w:rPr>
          <w:sz w:val="28"/>
          <w:szCs w:val="28"/>
        </w:rPr>
      </w:pPr>
      <w:r w:rsidRPr="00404E4F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інвалідів війни», «Про соціальні послуги», Бюджетного кодексу України,  Пологівська районна рада  в и р і ш и  л а :</w:t>
      </w:r>
    </w:p>
    <w:p w:rsidR="002258F8" w:rsidRPr="00404E4F" w:rsidRDefault="002258F8" w:rsidP="00FA2F1B">
      <w:pPr>
        <w:jc w:val="both"/>
        <w:rPr>
          <w:sz w:val="28"/>
          <w:szCs w:val="28"/>
        </w:rPr>
      </w:pPr>
      <w:r w:rsidRPr="00404E4F">
        <w:rPr>
          <w:sz w:val="28"/>
          <w:szCs w:val="28"/>
        </w:rPr>
        <w:t xml:space="preserve">          </w:t>
      </w:r>
    </w:p>
    <w:p w:rsidR="002258F8" w:rsidRPr="00404E4F" w:rsidRDefault="002258F8" w:rsidP="0056463E">
      <w:pPr>
        <w:ind w:firstLine="708"/>
        <w:jc w:val="both"/>
        <w:rPr>
          <w:sz w:val="28"/>
          <w:szCs w:val="28"/>
        </w:rPr>
      </w:pPr>
      <w:r w:rsidRPr="00404E4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04E4F">
        <w:rPr>
          <w:sz w:val="28"/>
          <w:szCs w:val="28"/>
        </w:rPr>
        <w:t>Внести зміни до 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роки, затвердженої рішенням районної ради від 29.09.2017 №7, а саме:</w:t>
      </w:r>
    </w:p>
    <w:p w:rsidR="002258F8" w:rsidRPr="00404E4F" w:rsidRDefault="002258F8" w:rsidP="001C49A9">
      <w:pPr>
        <w:ind w:firstLine="708"/>
        <w:jc w:val="both"/>
        <w:rPr>
          <w:sz w:val="28"/>
          <w:szCs w:val="28"/>
        </w:rPr>
      </w:pPr>
      <w:r w:rsidRPr="00404E4F">
        <w:rPr>
          <w:sz w:val="28"/>
          <w:szCs w:val="28"/>
        </w:rPr>
        <w:t>1.1. внести зміни до  підпункту 3.2.  пункту 3  розділу VІІІ «Основні заходи Програми» та  викласти в такій редакції:</w:t>
      </w:r>
    </w:p>
    <w:p w:rsidR="002258F8" w:rsidRPr="00404E4F" w:rsidRDefault="002258F8" w:rsidP="0056463E">
      <w:pPr>
        <w:ind w:firstLine="708"/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4564"/>
        <w:gridCol w:w="2694"/>
        <w:gridCol w:w="1829"/>
      </w:tblGrid>
      <w:tr w:rsidR="002258F8" w:rsidRPr="00404E4F" w:rsidTr="00404E4F">
        <w:trPr>
          <w:trHeight w:val="571"/>
        </w:trPr>
        <w:tc>
          <w:tcPr>
            <w:tcW w:w="993" w:type="dxa"/>
          </w:tcPr>
          <w:p w:rsidR="002258F8" w:rsidRPr="00404E4F" w:rsidRDefault="002258F8" w:rsidP="00653688">
            <w:pPr>
              <w:jc w:val="center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№ 3/п</w:t>
            </w:r>
          </w:p>
        </w:tc>
        <w:tc>
          <w:tcPr>
            <w:tcW w:w="4564" w:type="dxa"/>
          </w:tcPr>
          <w:p w:rsidR="002258F8" w:rsidRPr="00404E4F" w:rsidRDefault="002258F8" w:rsidP="00653688">
            <w:pPr>
              <w:jc w:val="center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Найменування заходу</w:t>
            </w:r>
          </w:p>
        </w:tc>
        <w:tc>
          <w:tcPr>
            <w:tcW w:w="2694" w:type="dxa"/>
          </w:tcPr>
          <w:p w:rsidR="002258F8" w:rsidRPr="00404E4F" w:rsidRDefault="002258F8" w:rsidP="00653688">
            <w:pPr>
              <w:jc w:val="center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Виконавці</w:t>
            </w:r>
          </w:p>
        </w:tc>
        <w:tc>
          <w:tcPr>
            <w:tcW w:w="1829" w:type="dxa"/>
          </w:tcPr>
          <w:p w:rsidR="002258F8" w:rsidRPr="00404E4F" w:rsidRDefault="002258F8" w:rsidP="001C49A9">
            <w:pPr>
              <w:jc w:val="center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Термін виконання</w:t>
            </w:r>
          </w:p>
        </w:tc>
      </w:tr>
      <w:tr w:rsidR="002258F8" w:rsidRPr="00404E4F" w:rsidTr="00404E4F">
        <w:trPr>
          <w:trHeight w:val="566"/>
        </w:trPr>
        <w:tc>
          <w:tcPr>
            <w:tcW w:w="10080" w:type="dxa"/>
            <w:gridSpan w:val="4"/>
          </w:tcPr>
          <w:p w:rsidR="002258F8" w:rsidRPr="00404E4F" w:rsidRDefault="002258F8" w:rsidP="001C49A9">
            <w:pPr>
              <w:pStyle w:val="ListParagraph"/>
              <w:numPr>
                <w:ilvl w:val="0"/>
                <w:numId w:val="20"/>
              </w:numPr>
              <w:jc w:val="both"/>
              <w:rPr>
                <w:b/>
                <w:sz w:val="28"/>
                <w:szCs w:val="28"/>
              </w:rPr>
            </w:pPr>
            <w:r w:rsidRPr="00404E4F">
              <w:rPr>
                <w:b/>
                <w:sz w:val="28"/>
                <w:szCs w:val="28"/>
              </w:rPr>
              <w:t>Підтримка громадських організацій</w:t>
            </w:r>
          </w:p>
        </w:tc>
      </w:tr>
      <w:tr w:rsidR="002258F8" w:rsidRPr="00404E4F" w:rsidTr="00404E4F">
        <w:trPr>
          <w:trHeight w:val="350"/>
        </w:trPr>
        <w:tc>
          <w:tcPr>
            <w:tcW w:w="993" w:type="dxa"/>
          </w:tcPr>
          <w:p w:rsidR="002258F8" w:rsidRPr="00404E4F" w:rsidRDefault="002258F8" w:rsidP="00F56A84">
            <w:pPr>
              <w:jc w:val="both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3.2.</w:t>
            </w:r>
          </w:p>
        </w:tc>
        <w:tc>
          <w:tcPr>
            <w:tcW w:w="4564" w:type="dxa"/>
          </w:tcPr>
          <w:p w:rsidR="002258F8" w:rsidRPr="00404E4F" w:rsidRDefault="002258F8" w:rsidP="00653688">
            <w:pPr>
              <w:jc w:val="both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Надавати фінансову підтримку Пологівській  районній організації інвалідів війни, Збройних Сил та учасників бойових дій</w:t>
            </w:r>
          </w:p>
        </w:tc>
        <w:tc>
          <w:tcPr>
            <w:tcW w:w="2694" w:type="dxa"/>
          </w:tcPr>
          <w:p w:rsidR="002258F8" w:rsidRPr="00404E4F" w:rsidRDefault="002258F8" w:rsidP="001C49A9">
            <w:pPr>
              <w:jc w:val="both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Управління соціального захисту населення райдержадміністрації, Пологівська районна організація інвалідів війни, Збройних Сил та учасників бойових дій</w:t>
            </w:r>
          </w:p>
        </w:tc>
        <w:tc>
          <w:tcPr>
            <w:tcW w:w="1829" w:type="dxa"/>
          </w:tcPr>
          <w:p w:rsidR="002258F8" w:rsidRPr="00404E4F" w:rsidRDefault="002258F8" w:rsidP="00F56A84">
            <w:pPr>
              <w:jc w:val="both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2018-2020</w:t>
            </w:r>
          </w:p>
          <w:p w:rsidR="002258F8" w:rsidRPr="00404E4F" w:rsidRDefault="002258F8" w:rsidP="00F56A84">
            <w:pPr>
              <w:jc w:val="both"/>
              <w:rPr>
                <w:sz w:val="28"/>
                <w:szCs w:val="28"/>
              </w:rPr>
            </w:pPr>
            <w:r w:rsidRPr="00404E4F">
              <w:rPr>
                <w:sz w:val="28"/>
                <w:szCs w:val="28"/>
              </w:rPr>
              <w:t>роки</w:t>
            </w:r>
          </w:p>
          <w:p w:rsidR="002258F8" w:rsidRPr="00404E4F" w:rsidRDefault="002258F8" w:rsidP="004D352B">
            <w:pPr>
              <w:jc w:val="both"/>
              <w:rPr>
                <w:sz w:val="28"/>
                <w:szCs w:val="28"/>
              </w:rPr>
            </w:pPr>
          </w:p>
        </w:tc>
      </w:tr>
    </w:tbl>
    <w:p w:rsidR="002258F8" w:rsidRPr="00404E4F" w:rsidRDefault="002258F8" w:rsidP="00FA2F1B">
      <w:pPr>
        <w:jc w:val="both"/>
        <w:rPr>
          <w:sz w:val="28"/>
          <w:szCs w:val="28"/>
        </w:rPr>
      </w:pPr>
      <w:r w:rsidRPr="00404E4F">
        <w:rPr>
          <w:sz w:val="28"/>
          <w:szCs w:val="28"/>
        </w:rPr>
        <w:tab/>
        <w:t>1.2. додаток до Програми викласти в новій редакції (додається)</w:t>
      </w:r>
    </w:p>
    <w:p w:rsidR="002258F8" w:rsidRPr="00404E4F" w:rsidRDefault="002258F8" w:rsidP="00FA2F1B">
      <w:pPr>
        <w:ind w:firstLine="708"/>
        <w:jc w:val="both"/>
        <w:rPr>
          <w:sz w:val="28"/>
          <w:szCs w:val="28"/>
        </w:rPr>
      </w:pPr>
    </w:p>
    <w:p w:rsidR="002258F8" w:rsidRPr="00404E4F" w:rsidRDefault="002258F8" w:rsidP="00FA2F1B">
      <w:pPr>
        <w:ind w:firstLine="708"/>
        <w:jc w:val="both"/>
        <w:rPr>
          <w:sz w:val="28"/>
          <w:szCs w:val="28"/>
        </w:rPr>
      </w:pPr>
      <w:r w:rsidRPr="00404E4F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2258F8" w:rsidRPr="00404E4F" w:rsidRDefault="002258F8" w:rsidP="00FA2F1B">
      <w:pPr>
        <w:tabs>
          <w:tab w:val="left" w:pos="3382"/>
        </w:tabs>
        <w:rPr>
          <w:sz w:val="28"/>
          <w:szCs w:val="28"/>
        </w:rPr>
      </w:pPr>
    </w:p>
    <w:p w:rsidR="002258F8" w:rsidRPr="00404E4F" w:rsidRDefault="002258F8" w:rsidP="00FA2F1B">
      <w:pPr>
        <w:tabs>
          <w:tab w:val="left" w:pos="3382"/>
        </w:tabs>
        <w:rPr>
          <w:sz w:val="28"/>
          <w:szCs w:val="28"/>
        </w:rPr>
      </w:pPr>
    </w:p>
    <w:p w:rsidR="002258F8" w:rsidRPr="00404E4F" w:rsidRDefault="002258F8" w:rsidP="00FA2F1B">
      <w:pPr>
        <w:tabs>
          <w:tab w:val="left" w:pos="3382"/>
        </w:tabs>
        <w:rPr>
          <w:sz w:val="28"/>
          <w:szCs w:val="28"/>
        </w:rPr>
      </w:pPr>
    </w:p>
    <w:p w:rsidR="002258F8" w:rsidRPr="00404E4F" w:rsidRDefault="002258F8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404E4F">
        <w:rPr>
          <w:sz w:val="28"/>
          <w:szCs w:val="28"/>
        </w:rPr>
        <w:t>Голова ради</w:t>
      </w:r>
      <w:r w:rsidRPr="00404E4F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          </w:t>
      </w:r>
      <w:r w:rsidRPr="00404E4F">
        <w:rPr>
          <w:sz w:val="28"/>
          <w:szCs w:val="28"/>
        </w:rPr>
        <w:t>О.П.Покутній</w:t>
      </w:r>
    </w:p>
    <w:p w:rsidR="002258F8" w:rsidRPr="00404E4F" w:rsidRDefault="002258F8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</w:pPr>
    </w:p>
    <w:p w:rsidR="002258F8" w:rsidRPr="00404E4F" w:rsidRDefault="002258F8" w:rsidP="00395F16">
      <w:pPr>
        <w:jc w:val="both"/>
        <w:sectPr w:rsidR="002258F8" w:rsidRPr="00404E4F" w:rsidSect="00404E4F">
          <w:pgSz w:w="11906" w:h="16838"/>
          <w:pgMar w:top="902" w:right="567" w:bottom="567" w:left="1418" w:header="709" w:footer="709" w:gutter="0"/>
          <w:cols w:space="708"/>
          <w:docGrid w:linePitch="360"/>
        </w:sectPr>
      </w:pPr>
    </w:p>
    <w:p w:rsidR="002258F8" w:rsidRPr="00404E4F" w:rsidRDefault="002258F8" w:rsidP="000A43CA">
      <w:pPr>
        <w:ind w:left="5664" w:firstLine="708"/>
      </w:pPr>
      <w:r w:rsidRPr="00404E4F">
        <w:tab/>
      </w:r>
      <w:r w:rsidRPr="00404E4F">
        <w:tab/>
      </w:r>
      <w:r w:rsidRPr="00404E4F">
        <w:tab/>
      </w:r>
      <w:r w:rsidRPr="00404E4F">
        <w:tab/>
      </w:r>
      <w:r w:rsidRPr="00404E4F">
        <w:tab/>
      </w:r>
      <w:r w:rsidRPr="00404E4F">
        <w:tab/>
      </w:r>
      <w:r w:rsidRPr="00404E4F">
        <w:tab/>
        <w:t xml:space="preserve">Додаток </w:t>
      </w:r>
    </w:p>
    <w:p w:rsidR="002258F8" w:rsidRPr="00404E4F" w:rsidRDefault="002258F8" w:rsidP="000A43CA">
      <w:pPr>
        <w:ind w:left="5664" w:firstLine="708"/>
      </w:pPr>
      <w:r w:rsidRPr="00404E4F">
        <w:tab/>
      </w:r>
      <w:r w:rsidRPr="00404E4F">
        <w:tab/>
      </w:r>
      <w:r w:rsidRPr="00404E4F">
        <w:tab/>
      </w:r>
      <w:r w:rsidRPr="00404E4F">
        <w:tab/>
      </w:r>
      <w:r w:rsidRPr="00404E4F">
        <w:tab/>
      </w:r>
      <w:r w:rsidRPr="00404E4F">
        <w:tab/>
      </w:r>
      <w:r w:rsidRPr="00404E4F">
        <w:tab/>
        <w:t>до рішення районної ради</w:t>
      </w:r>
    </w:p>
    <w:p w:rsidR="002258F8" w:rsidRPr="00404E4F" w:rsidRDefault="002258F8" w:rsidP="000A43CA">
      <w:pPr>
        <w:ind w:left="11328"/>
      </w:pPr>
      <w:r w:rsidRPr="00404E4F">
        <w:t xml:space="preserve">__________ № _______   </w:t>
      </w:r>
    </w:p>
    <w:p w:rsidR="002258F8" w:rsidRPr="00404E4F" w:rsidRDefault="002258F8" w:rsidP="000A43CA">
      <w:pPr>
        <w:ind w:left="11328"/>
      </w:pPr>
    </w:p>
    <w:p w:rsidR="002258F8" w:rsidRPr="00404E4F" w:rsidRDefault="002258F8" w:rsidP="000A43CA">
      <w:pPr>
        <w:ind w:left="11328"/>
      </w:pPr>
      <w:r w:rsidRPr="00404E4F">
        <w:t xml:space="preserve"> Додаток </w:t>
      </w:r>
    </w:p>
    <w:p w:rsidR="002258F8" w:rsidRPr="00404E4F" w:rsidRDefault="002258F8" w:rsidP="000A43CA">
      <w:pPr>
        <w:ind w:left="10620" w:firstLine="708"/>
        <w:rPr>
          <w:b/>
          <w:sz w:val="28"/>
          <w:szCs w:val="28"/>
        </w:rPr>
      </w:pPr>
      <w:r w:rsidRPr="00404E4F">
        <w:t xml:space="preserve">до Програми </w:t>
      </w:r>
      <w:r w:rsidRPr="00404E4F">
        <w:tab/>
        <w:t xml:space="preserve"> </w:t>
      </w:r>
    </w:p>
    <w:p w:rsidR="002258F8" w:rsidRPr="00404E4F" w:rsidRDefault="002258F8" w:rsidP="000A43CA">
      <w:pPr>
        <w:jc w:val="center"/>
        <w:rPr>
          <w:b/>
          <w:sz w:val="28"/>
          <w:szCs w:val="28"/>
        </w:rPr>
      </w:pPr>
      <w:r w:rsidRPr="00404E4F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2258F8" w:rsidRPr="00404E4F" w:rsidRDefault="002258F8" w:rsidP="000A43CA">
      <w:pPr>
        <w:jc w:val="center"/>
        <w:rPr>
          <w:b/>
          <w:sz w:val="28"/>
          <w:szCs w:val="28"/>
        </w:rPr>
      </w:pPr>
      <w:r w:rsidRPr="00404E4F">
        <w:rPr>
          <w:b/>
          <w:sz w:val="28"/>
          <w:szCs w:val="28"/>
        </w:rPr>
        <w:t>районного, обласного бюджетів та інших джерел</w:t>
      </w:r>
    </w:p>
    <w:p w:rsidR="002258F8" w:rsidRPr="00404E4F" w:rsidRDefault="002258F8" w:rsidP="000A43CA">
      <w:pPr>
        <w:jc w:val="center"/>
        <w:rPr>
          <w:b/>
          <w:sz w:val="28"/>
          <w:szCs w:val="28"/>
        </w:rPr>
      </w:pPr>
    </w:p>
    <w:p w:rsidR="002258F8" w:rsidRPr="00404E4F" w:rsidRDefault="002258F8" w:rsidP="000A43CA">
      <w:pPr>
        <w:jc w:val="center"/>
        <w:rPr>
          <w:b/>
          <w:sz w:val="28"/>
          <w:szCs w:val="28"/>
        </w:rPr>
      </w:pPr>
    </w:p>
    <w:tbl>
      <w:tblPr>
        <w:tblW w:w="16044" w:type="dxa"/>
        <w:tblInd w:w="108" w:type="dxa"/>
        <w:tblLayout w:type="fixed"/>
        <w:tblLook w:val="0000"/>
      </w:tblPr>
      <w:tblGrid>
        <w:gridCol w:w="29"/>
        <w:gridCol w:w="309"/>
        <w:gridCol w:w="258"/>
        <w:gridCol w:w="342"/>
        <w:gridCol w:w="2635"/>
        <w:gridCol w:w="27"/>
        <w:gridCol w:w="324"/>
        <w:gridCol w:w="2172"/>
        <w:gridCol w:w="28"/>
        <w:gridCol w:w="320"/>
        <w:gridCol w:w="516"/>
        <w:gridCol w:w="15"/>
        <w:gridCol w:w="309"/>
        <w:gridCol w:w="516"/>
        <w:gridCol w:w="25"/>
        <w:gridCol w:w="299"/>
        <w:gridCol w:w="396"/>
        <w:gridCol w:w="14"/>
        <w:gridCol w:w="310"/>
        <w:gridCol w:w="516"/>
        <w:gridCol w:w="25"/>
        <w:gridCol w:w="299"/>
        <w:gridCol w:w="396"/>
        <w:gridCol w:w="13"/>
        <w:gridCol w:w="311"/>
        <w:gridCol w:w="276"/>
        <w:gridCol w:w="122"/>
        <w:gridCol w:w="202"/>
        <w:gridCol w:w="636"/>
        <w:gridCol w:w="13"/>
        <w:gridCol w:w="311"/>
        <w:gridCol w:w="516"/>
        <w:gridCol w:w="23"/>
        <w:gridCol w:w="301"/>
        <w:gridCol w:w="266"/>
        <w:gridCol w:w="10"/>
        <w:gridCol w:w="324"/>
        <w:gridCol w:w="516"/>
        <w:gridCol w:w="324"/>
        <w:gridCol w:w="636"/>
        <w:gridCol w:w="33"/>
        <w:gridCol w:w="291"/>
        <w:gridCol w:w="516"/>
        <w:gridCol w:w="43"/>
        <w:gridCol w:w="281"/>
      </w:tblGrid>
      <w:tr w:rsidR="002258F8" w:rsidRPr="00404E4F" w:rsidTr="00404E4F">
        <w:trPr>
          <w:gridAfter w:val="2"/>
          <w:wAfter w:w="324" w:type="dxa"/>
          <w:cantSplit/>
          <w:trHeight w:val="543"/>
        </w:trPr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8F05E8">
            <w:r w:rsidRPr="00404E4F">
              <w:rPr>
                <w:sz w:val="22"/>
                <w:szCs w:val="22"/>
              </w:rPr>
              <w:t>№</w:t>
            </w:r>
          </w:p>
          <w:p w:rsidR="002258F8" w:rsidRPr="00404E4F" w:rsidRDefault="002258F8" w:rsidP="008F05E8">
            <w:r w:rsidRPr="00404E4F">
              <w:rPr>
                <w:sz w:val="22"/>
                <w:szCs w:val="22"/>
              </w:rPr>
              <w:t>з/п</w:t>
            </w:r>
          </w:p>
        </w:tc>
        <w:tc>
          <w:tcPr>
            <w:tcW w:w="30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8F05E8">
            <w:pPr>
              <w:jc w:val="center"/>
            </w:pPr>
            <w:r w:rsidRPr="00404E4F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8F05E8">
            <w:pPr>
              <w:jc w:val="center"/>
            </w:pPr>
            <w:r w:rsidRPr="00404E4F">
              <w:rPr>
                <w:sz w:val="22"/>
                <w:szCs w:val="22"/>
              </w:rPr>
              <w:t>Виконавці</w:t>
            </w:r>
          </w:p>
          <w:p w:rsidR="002258F8" w:rsidRPr="00404E4F" w:rsidRDefault="002258F8" w:rsidP="008F05E8">
            <w:pPr>
              <w:jc w:val="center"/>
            </w:pPr>
          </w:p>
        </w:tc>
        <w:tc>
          <w:tcPr>
            <w:tcW w:w="24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8F05E8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2018 рік</w:t>
            </w:r>
          </w:p>
          <w:p w:rsidR="002258F8" w:rsidRPr="00404E4F" w:rsidRDefault="002258F8" w:rsidP="008F05E8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8F05E8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2019 рік</w:t>
            </w:r>
          </w:p>
          <w:p w:rsidR="002258F8" w:rsidRPr="00404E4F" w:rsidRDefault="002258F8" w:rsidP="008F05E8">
            <w:pPr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4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F70F65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2020 рік</w:t>
            </w:r>
          </w:p>
          <w:p w:rsidR="002258F8" w:rsidRPr="00404E4F" w:rsidRDefault="002258F8" w:rsidP="00F70F65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6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F70F65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Загальний обсяг</w:t>
            </w:r>
          </w:p>
          <w:p w:rsidR="002258F8" w:rsidRPr="00404E4F" w:rsidRDefault="002258F8" w:rsidP="00F70F65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фінансування</w:t>
            </w:r>
          </w:p>
          <w:p w:rsidR="002258F8" w:rsidRPr="00404E4F" w:rsidRDefault="002258F8" w:rsidP="00F70F65">
            <w:pPr>
              <w:jc w:val="center"/>
            </w:pPr>
            <w:r w:rsidRPr="00404E4F">
              <w:rPr>
                <w:b/>
                <w:sz w:val="22"/>
                <w:szCs w:val="22"/>
              </w:rPr>
              <w:t>(тис. грн.)</w:t>
            </w:r>
          </w:p>
        </w:tc>
      </w:tr>
      <w:tr w:rsidR="002258F8" w:rsidRPr="00404E4F" w:rsidTr="00404E4F">
        <w:trPr>
          <w:gridAfter w:val="2"/>
          <w:wAfter w:w="324" w:type="dxa"/>
          <w:cantSplit/>
          <w:trHeight w:val="1605"/>
        </w:trPr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snapToGrid w:val="0"/>
              <w:jc w:val="center"/>
            </w:pPr>
          </w:p>
        </w:tc>
        <w:tc>
          <w:tcPr>
            <w:tcW w:w="2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snapToGrid w:val="0"/>
              <w:jc w:val="center"/>
            </w:pP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Субвенція в</w:t>
            </w:r>
          </w:p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4E4F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4E4F">
              <w:rPr>
                <w:b/>
                <w:sz w:val="20"/>
                <w:szCs w:val="20"/>
              </w:rPr>
              <w:t xml:space="preserve">Субвенція </w:t>
            </w:r>
            <w:r w:rsidRPr="00404E4F">
              <w:rPr>
                <w:b/>
                <w:sz w:val="18"/>
                <w:szCs w:val="18"/>
              </w:rPr>
              <w:t>Воскресенсько</w:t>
            </w:r>
            <w:r w:rsidRPr="00404E4F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04E4F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2258F8" w:rsidRPr="00404E4F" w:rsidTr="00404E4F">
        <w:trPr>
          <w:gridAfter w:val="2"/>
          <w:wAfter w:w="324" w:type="dxa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1.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Надання одноразової грошової допомоги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 соціального захисту населення райдержадміністрації,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0, 0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  <w:trHeight w:val="1065"/>
        </w:trPr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2.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райдержадміністрації,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(надання соціальних послуг)»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1100,0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1100,0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1100,0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3300,0</w:t>
            </w:r>
          </w:p>
          <w:p w:rsidR="002258F8" w:rsidRPr="00404E4F" w:rsidRDefault="002258F8" w:rsidP="00EE5C1A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</w:tr>
      <w:tr w:rsidR="002258F8" w:rsidRPr="00404E4F" w:rsidTr="00404E4F">
        <w:trPr>
          <w:gridAfter w:val="2"/>
          <w:wAfter w:w="324" w:type="dxa"/>
          <w:trHeight w:val="480"/>
        </w:trPr>
        <w:tc>
          <w:tcPr>
            <w:tcW w:w="596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258F8" w:rsidRPr="00404E4F" w:rsidRDefault="002258F8" w:rsidP="00EE5C1A"/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- за депутатськими зверненням;</w:t>
            </w:r>
          </w:p>
          <w:p w:rsidR="002258F8" w:rsidRPr="00404E4F" w:rsidRDefault="002258F8" w:rsidP="00EE5C1A">
            <w:pPr>
              <w:jc w:val="both"/>
            </w:pPr>
          </w:p>
        </w:tc>
        <w:tc>
          <w:tcPr>
            <w:tcW w:w="2524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both"/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980,0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/>
          <w:p w:rsidR="002258F8" w:rsidRPr="00404E4F" w:rsidRDefault="002258F8" w:rsidP="00EE5C1A">
            <w:r w:rsidRPr="00404E4F">
              <w:rPr>
                <w:sz w:val="22"/>
                <w:szCs w:val="22"/>
              </w:rPr>
              <w:t>980,0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980,0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</w:p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2940,0</w:t>
            </w:r>
          </w:p>
          <w:p w:rsidR="002258F8" w:rsidRPr="00404E4F" w:rsidRDefault="002258F8" w:rsidP="00A0765A">
            <w:pPr>
              <w:rPr>
                <w:b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</w:tr>
      <w:tr w:rsidR="002258F8" w:rsidRPr="00404E4F" w:rsidTr="00404E4F">
        <w:trPr>
          <w:gridAfter w:val="2"/>
          <w:wAfter w:w="324" w:type="dxa"/>
          <w:trHeight w:val="780"/>
        </w:trPr>
        <w:tc>
          <w:tcPr>
            <w:tcW w:w="596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58F8" w:rsidRPr="00404E4F" w:rsidRDefault="002258F8" w:rsidP="00EE5C1A"/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24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both"/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60,0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60,0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60,0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180,0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</w:tr>
      <w:tr w:rsidR="002258F8" w:rsidRPr="00404E4F" w:rsidTr="00404E4F">
        <w:trPr>
          <w:gridAfter w:val="2"/>
          <w:wAfter w:w="324" w:type="dxa"/>
          <w:trHeight w:val="983"/>
        </w:trPr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/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- пощтові витрати на доставку коштів заявникам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60,0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  <w:trHeight w:val="1063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3.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47,1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47,1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47,1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  <w:trHeight w:val="1063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4.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Надавати фінансової підтримку Пологівській  районній організації інвалідів війни, Збройних Сил та учасників бойових дій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062FEE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15,0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15,0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15,0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  <w:trHeight w:val="1063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5.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</w:p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300,0</w:t>
            </w:r>
          </w:p>
          <w:p w:rsidR="002258F8" w:rsidRPr="00404E4F" w:rsidRDefault="002258F8" w:rsidP="00EE5C1A">
            <w:pPr>
              <w:jc w:val="center"/>
              <w:rPr>
                <w:b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  <w:trHeight w:val="1063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6.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30,0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AC50C3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  <w:trHeight w:val="1063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7.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30,0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30,0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AC50C3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8.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відзначення Дня захисника Вітчизни;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 xml:space="preserve"> відзначення Дня Перемоги в Великій Вітчизняній війні 1941-1945 років;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Міжнародного Дня інвалідів;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Збройних Сил України;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Управління  соціального захисту населення райдержадміністрації,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КУ «Територіальний центр соціального обслуговування</w:t>
            </w:r>
          </w:p>
          <w:p w:rsidR="002258F8" w:rsidRPr="00404E4F" w:rsidRDefault="002258F8" w:rsidP="00EE5C1A">
            <w:pPr>
              <w:jc w:val="both"/>
              <w:rPr>
                <w:sz w:val="20"/>
                <w:szCs w:val="20"/>
              </w:rPr>
            </w:pPr>
            <w:r w:rsidRPr="00404E4F">
              <w:rPr>
                <w:sz w:val="20"/>
                <w:szCs w:val="20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80,0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80,0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80,0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ind w:left="113" w:right="113"/>
              <w:jc w:val="center"/>
              <w:rPr>
                <w:b/>
              </w:rPr>
            </w:pPr>
          </w:p>
          <w:p w:rsidR="002258F8" w:rsidRPr="00404E4F" w:rsidRDefault="002258F8" w:rsidP="00A0765A">
            <w:pPr>
              <w:ind w:left="113" w:right="113"/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9.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300,0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After w:val="2"/>
          <w:wAfter w:w="324" w:type="dxa"/>
        </w:trPr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10.</w:t>
            </w: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D25C25">
            <w:pPr>
              <w:jc w:val="both"/>
            </w:pPr>
            <w:r w:rsidRPr="00404E4F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6</w:t>
            </w:r>
            <w:bookmarkStart w:id="0" w:name="_GoBack"/>
            <w:bookmarkEnd w:id="0"/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404E4F">
        <w:tblPrEx>
          <w:jc w:val="center"/>
        </w:tblPrEx>
        <w:trPr>
          <w:gridBefore w:val="2"/>
          <w:wBefore w:w="338" w:type="dxa"/>
          <w:trHeight w:val="2220"/>
          <w:jc w:val="center"/>
        </w:trPr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258F8" w:rsidRPr="00404E4F" w:rsidRDefault="002258F8" w:rsidP="00AE69FB">
            <w:r w:rsidRPr="00404E4F">
              <w:rPr>
                <w:sz w:val="22"/>
                <w:szCs w:val="22"/>
              </w:rPr>
              <w:t>11.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r w:rsidRPr="00404E4F">
              <w:t>300,0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r w:rsidRPr="00404E4F"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r w:rsidRPr="00404E4F">
              <w:t>0,0</w:t>
            </w:r>
          </w:p>
        </w:tc>
      </w:tr>
      <w:tr w:rsidR="002258F8" w:rsidRPr="00404E4F" w:rsidTr="00404E4F">
        <w:tblPrEx>
          <w:jc w:val="center"/>
        </w:tblPrEx>
        <w:trPr>
          <w:gridBefore w:val="2"/>
          <w:wBefore w:w="338" w:type="dxa"/>
          <w:trHeight w:val="1262"/>
          <w:jc w:val="center"/>
        </w:trPr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258F8" w:rsidRPr="00404E4F" w:rsidRDefault="002258F8" w:rsidP="00EE5C1A"/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20" w:type="dxa"/>
            <w:gridSpan w:val="3"/>
            <w:vMerge/>
            <w:tcBorders>
              <w:left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10,0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404E4F">
        <w:tblPrEx>
          <w:jc w:val="center"/>
        </w:tblPrEx>
        <w:trPr>
          <w:gridBefore w:val="2"/>
          <w:wBefore w:w="338" w:type="dxa"/>
          <w:trHeight w:val="950"/>
          <w:jc w:val="center"/>
        </w:trPr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258F8" w:rsidRPr="00404E4F" w:rsidRDefault="002258F8" w:rsidP="00EE5C1A"/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20" w:type="dxa"/>
            <w:gridSpan w:val="3"/>
            <w:vMerge/>
            <w:tcBorders>
              <w:left w:val="single" w:sz="4" w:space="0" w:color="000000"/>
            </w:tcBorders>
          </w:tcPr>
          <w:p w:rsidR="002258F8" w:rsidRPr="00404E4F" w:rsidRDefault="002258F8" w:rsidP="00EE5C1A">
            <w:pPr>
              <w:jc w:val="both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60,0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70,0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70,0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404E4F">
        <w:tblPrEx>
          <w:jc w:val="center"/>
        </w:tblPrEx>
        <w:trPr>
          <w:gridBefore w:val="2"/>
          <w:wBefore w:w="338" w:type="dxa"/>
          <w:trHeight w:val="607"/>
          <w:jc w:val="center"/>
        </w:trPr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58F8" w:rsidRPr="00404E4F" w:rsidRDefault="002258F8" w:rsidP="00EE5C1A"/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both"/>
            </w:pPr>
            <w:r w:rsidRPr="00404E4F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2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258F8" w:rsidRPr="00404E4F" w:rsidRDefault="002258F8" w:rsidP="00EE5C1A">
            <w:pPr>
              <w:jc w:val="both"/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20,0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8F8" w:rsidRPr="00404E4F" w:rsidRDefault="002258F8" w:rsidP="00EE5C1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404E4F">
        <w:trPr>
          <w:gridBefore w:val="1"/>
          <w:gridAfter w:val="1"/>
          <w:wBefore w:w="29" w:type="dxa"/>
          <w:wAfter w:w="281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258F8" w:rsidRPr="00404E4F" w:rsidRDefault="002258F8" w:rsidP="00A0765A">
            <w:r w:rsidRPr="00404E4F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допомоги.</w:t>
            </w:r>
          </w:p>
          <w:p w:rsidR="002258F8" w:rsidRPr="00404E4F" w:rsidRDefault="002258F8" w:rsidP="00A0765A">
            <w:pPr>
              <w:jc w:val="both"/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</w:p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650,0</w:t>
            </w:r>
          </w:p>
          <w:p w:rsidR="002258F8" w:rsidRPr="00404E4F" w:rsidRDefault="002258F8" w:rsidP="00A0765A">
            <w:pPr>
              <w:snapToGrid w:val="0"/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</w:pPr>
            <w:r w:rsidRPr="00404E4F">
              <w:rPr>
                <w:sz w:val="22"/>
                <w:szCs w:val="22"/>
              </w:rPr>
              <w:t>650,0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D54F3B">
            <w:pPr>
              <w:snapToGrid w:val="0"/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225,0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snapToGrid w:val="0"/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404E4F">
        <w:trPr>
          <w:gridBefore w:val="1"/>
          <w:gridAfter w:val="1"/>
          <w:wBefore w:w="29" w:type="dxa"/>
          <w:wAfter w:w="281" w:type="dxa"/>
          <w:trHeight w:val="1568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8F8" w:rsidRPr="00404E4F" w:rsidRDefault="002258F8" w:rsidP="008D3EA9">
            <w:r w:rsidRPr="00404E4F">
              <w:rPr>
                <w:sz w:val="22"/>
                <w:szCs w:val="22"/>
              </w:rPr>
              <w:t>13.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15,0</w:t>
            </w:r>
          </w:p>
        </w:tc>
        <w:tc>
          <w:tcPr>
            <w:tcW w:w="70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150,0</w:t>
            </w:r>
          </w:p>
        </w:tc>
        <w:tc>
          <w:tcPr>
            <w:tcW w:w="70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F813D1">
            <w:pPr>
              <w:jc w:val="center"/>
            </w:pPr>
            <w:r w:rsidRPr="00404E4F">
              <w:rPr>
                <w:sz w:val="22"/>
                <w:szCs w:val="22"/>
              </w:rPr>
              <w:t>15,0</w:t>
            </w:r>
          </w:p>
        </w:tc>
        <w:tc>
          <w:tcPr>
            <w:tcW w:w="70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15,0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450,0</w:t>
            </w:r>
          </w:p>
        </w:tc>
        <w:tc>
          <w:tcPr>
            <w:tcW w:w="9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</w:tbl>
    <w:p w:rsidR="002258F8" w:rsidRPr="00404E4F" w:rsidRDefault="002258F8" w:rsidP="000A43CA"/>
    <w:p w:rsidR="002258F8" w:rsidRPr="00404E4F" w:rsidRDefault="002258F8" w:rsidP="000A43CA"/>
    <w:p w:rsidR="002258F8" w:rsidRPr="00404E4F" w:rsidRDefault="002258F8" w:rsidP="000A43CA">
      <w:r w:rsidRPr="00404E4F"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2258F8" w:rsidRPr="00404E4F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8F8" w:rsidRPr="00404E4F" w:rsidRDefault="002258F8" w:rsidP="008D3EA9">
            <w:r w:rsidRPr="00404E4F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r w:rsidRPr="00404E4F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</w:rPr>
              <w:t>0,0</w:t>
            </w:r>
          </w:p>
        </w:tc>
      </w:tr>
      <w:tr w:rsidR="002258F8" w:rsidRPr="00404E4F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8F8" w:rsidRPr="00404E4F" w:rsidRDefault="002258F8" w:rsidP="00CE22EC">
            <w:r w:rsidRPr="00404E4F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both"/>
            </w:pPr>
            <w:r w:rsidRPr="00404E4F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r w:rsidRPr="00404E4F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r w:rsidRPr="00404E4F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F813D1">
            <w:pPr>
              <w:jc w:val="center"/>
            </w:pPr>
            <w:r w:rsidRPr="00404E4F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</w:pPr>
            <w:r w:rsidRPr="00404E4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258F8" w:rsidRPr="00404E4F" w:rsidRDefault="002258F8" w:rsidP="0052347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58F8" w:rsidRPr="00404E4F" w:rsidRDefault="002258F8" w:rsidP="00A0765A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  <w:tr w:rsidR="002258F8" w:rsidRPr="00404E4F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</w:p>
          <w:p w:rsidR="002258F8" w:rsidRPr="00404E4F" w:rsidRDefault="002258F8" w:rsidP="00614C59">
            <w:pPr>
              <w:jc w:val="center"/>
            </w:pPr>
            <w:r w:rsidRPr="00404E4F">
              <w:rPr>
                <w:b/>
                <w:sz w:val="22"/>
                <w:szCs w:val="22"/>
              </w:rPr>
              <w:t>Разом</w:t>
            </w:r>
          </w:p>
          <w:p w:rsidR="002258F8" w:rsidRPr="00404E4F" w:rsidRDefault="002258F8" w:rsidP="00614C59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14079,3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58F8" w:rsidRPr="00404E4F" w:rsidRDefault="002258F8" w:rsidP="00614C59">
            <w:pPr>
              <w:jc w:val="center"/>
              <w:rPr>
                <w:b/>
              </w:rPr>
            </w:pPr>
            <w:r w:rsidRPr="00404E4F">
              <w:rPr>
                <w:b/>
                <w:sz w:val="22"/>
                <w:szCs w:val="22"/>
              </w:rPr>
              <w:t>0,0</w:t>
            </w:r>
          </w:p>
        </w:tc>
      </w:tr>
    </w:tbl>
    <w:p w:rsidR="002258F8" w:rsidRPr="00404E4F" w:rsidRDefault="002258F8" w:rsidP="000A43CA">
      <w:pPr>
        <w:rPr>
          <w:sz w:val="28"/>
          <w:szCs w:val="28"/>
        </w:rPr>
      </w:pPr>
    </w:p>
    <w:p w:rsidR="002258F8" w:rsidRPr="00404E4F" w:rsidRDefault="002258F8" w:rsidP="000A43CA">
      <w:pPr>
        <w:spacing w:line="240" w:lineRule="exact"/>
        <w:rPr>
          <w:sz w:val="28"/>
          <w:szCs w:val="28"/>
        </w:rPr>
      </w:pPr>
      <w:r w:rsidRPr="00404E4F">
        <w:rPr>
          <w:sz w:val="28"/>
          <w:szCs w:val="28"/>
        </w:rPr>
        <w:t xml:space="preserve">Начальник управління </w:t>
      </w:r>
    </w:p>
    <w:p w:rsidR="002258F8" w:rsidRPr="00404E4F" w:rsidRDefault="002258F8" w:rsidP="000A43CA">
      <w:pPr>
        <w:spacing w:line="240" w:lineRule="exact"/>
        <w:rPr>
          <w:sz w:val="28"/>
          <w:szCs w:val="28"/>
        </w:rPr>
      </w:pPr>
      <w:r w:rsidRPr="00404E4F">
        <w:rPr>
          <w:sz w:val="28"/>
          <w:szCs w:val="28"/>
        </w:rPr>
        <w:t xml:space="preserve">соціального захисту населення </w:t>
      </w:r>
    </w:p>
    <w:p w:rsidR="002258F8" w:rsidRPr="00404E4F" w:rsidRDefault="002258F8" w:rsidP="000A43CA">
      <w:pPr>
        <w:spacing w:line="240" w:lineRule="exact"/>
        <w:rPr>
          <w:sz w:val="28"/>
          <w:szCs w:val="28"/>
        </w:rPr>
      </w:pPr>
      <w:r w:rsidRPr="00404E4F">
        <w:rPr>
          <w:sz w:val="28"/>
          <w:szCs w:val="28"/>
        </w:rPr>
        <w:t>райдержадміністрації</w:t>
      </w:r>
      <w:r w:rsidRPr="00404E4F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404E4F">
        <w:t xml:space="preserve">                                                       </w:t>
      </w:r>
    </w:p>
    <w:sectPr w:rsidR="002258F8" w:rsidRPr="00404E4F" w:rsidSect="00404E4F">
      <w:pgSz w:w="16838" w:h="11906" w:orient="landscape"/>
      <w:pgMar w:top="1134" w:right="90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8F8" w:rsidRDefault="002258F8" w:rsidP="003770D8">
      <w:r>
        <w:separator/>
      </w:r>
    </w:p>
  </w:endnote>
  <w:endnote w:type="continuationSeparator" w:id="0">
    <w:p w:rsidR="002258F8" w:rsidRDefault="002258F8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8F8" w:rsidRDefault="002258F8" w:rsidP="003770D8">
      <w:r>
        <w:separator/>
      </w:r>
    </w:p>
  </w:footnote>
  <w:footnote w:type="continuationSeparator" w:id="0">
    <w:p w:rsidR="002258F8" w:rsidRDefault="002258F8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1"/>
  </w:num>
  <w:num w:numId="2">
    <w:abstractNumId w:val="19"/>
  </w:num>
  <w:num w:numId="3">
    <w:abstractNumId w:val="7"/>
  </w:num>
  <w:num w:numId="4">
    <w:abstractNumId w:val="6"/>
  </w:num>
  <w:num w:numId="5">
    <w:abstractNumId w:val="22"/>
  </w:num>
  <w:num w:numId="6">
    <w:abstractNumId w:val="10"/>
  </w:num>
  <w:num w:numId="7">
    <w:abstractNumId w:val="11"/>
  </w:num>
  <w:num w:numId="8">
    <w:abstractNumId w:val="12"/>
  </w:num>
  <w:num w:numId="9">
    <w:abstractNumId w:val="2"/>
  </w:num>
  <w:num w:numId="10">
    <w:abstractNumId w:val="17"/>
  </w:num>
  <w:num w:numId="11">
    <w:abstractNumId w:val="8"/>
  </w:num>
  <w:num w:numId="12">
    <w:abstractNumId w:val="5"/>
  </w:num>
  <w:num w:numId="13">
    <w:abstractNumId w:val="20"/>
  </w:num>
  <w:num w:numId="14">
    <w:abstractNumId w:val="13"/>
  </w:num>
  <w:num w:numId="15">
    <w:abstractNumId w:val="14"/>
  </w:num>
  <w:num w:numId="16">
    <w:abstractNumId w:val="16"/>
  </w:num>
  <w:num w:numId="17">
    <w:abstractNumId w:val="9"/>
  </w:num>
  <w:num w:numId="18">
    <w:abstractNumId w:val="3"/>
  </w:num>
  <w:num w:numId="19">
    <w:abstractNumId w:val="15"/>
  </w:num>
  <w:num w:numId="20">
    <w:abstractNumId w:val="18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5402E"/>
    <w:rsid w:val="00156887"/>
    <w:rsid w:val="00160C9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49A9"/>
    <w:rsid w:val="001E2BD5"/>
    <w:rsid w:val="001F022D"/>
    <w:rsid w:val="001F30EB"/>
    <w:rsid w:val="00207A9C"/>
    <w:rsid w:val="00223190"/>
    <w:rsid w:val="002258F8"/>
    <w:rsid w:val="00230882"/>
    <w:rsid w:val="002345AC"/>
    <w:rsid w:val="00241E5B"/>
    <w:rsid w:val="00246B7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E4B89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323F"/>
    <w:rsid w:val="00366A2A"/>
    <w:rsid w:val="00370E7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04E4F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4A8F"/>
    <w:rsid w:val="0053742E"/>
    <w:rsid w:val="00554169"/>
    <w:rsid w:val="00563502"/>
    <w:rsid w:val="0056463E"/>
    <w:rsid w:val="00581C1F"/>
    <w:rsid w:val="00586C37"/>
    <w:rsid w:val="00594C97"/>
    <w:rsid w:val="005A1B3A"/>
    <w:rsid w:val="005B0C85"/>
    <w:rsid w:val="005B737E"/>
    <w:rsid w:val="005C2C0D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65279"/>
    <w:rsid w:val="00672887"/>
    <w:rsid w:val="0068062A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138A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F05E8"/>
    <w:rsid w:val="008F1654"/>
    <w:rsid w:val="008F3D55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D2695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C558B"/>
    <w:rsid w:val="00BD0AEC"/>
    <w:rsid w:val="00BD26DC"/>
    <w:rsid w:val="00BE603E"/>
    <w:rsid w:val="00C02F5D"/>
    <w:rsid w:val="00C120B3"/>
    <w:rsid w:val="00C13107"/>
    <w:rsid w:val="00C16D8F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6FFB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256B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2585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EF740E"/>
    <w:rsid w:val="00F04FB6"/>
    <w:rsid w:val="00F1395D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56887"/>
    <w:rPr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uk-UA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uk-UA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93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732</TotalTime>
  <Pages>8</Pages>
  <Words>1405</Words>
  <Characters>8011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Plevako</cp:lastModifiedBy>
  <cp:revision>24</cp:revision>
  <cp:lastPrinted>2017-12-04T14:27:00Z</cp:lastPrinted>
  <dcterms:created xsi:type="dcterms:W3CDTF">2017-08-22T07:24:00Z</dcterms:created>
  <dcterms:modified xsi:type="dcterms:W3CDTF">2017-12-04T14:30:00Z</dcterms:modified>
</cp:coreProperties>
</file>